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8A7B5" w14:textId="30927BFE" w:rsidR="00821C80" w:rsidRPr="00D717F0" w:rsidRDefault="00821C80" w:rsidP="00D717F0">
      <w:pPr>
        <w:pStyle w:val="Bezodstpw"/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D717F0">
        <w:rPr>
          <w:rFonts w:ascii="Arial" w:hAnsi="Arial" w:cs="Arial"/>
          <w:sz w:val="24"/>
          <w:szCs w:val="24"/>
        </w:rPr>
        <w:t xml:space="preserve">Załącznik nr </w:t>
      </w:r>
      <w:r w:rsidR="00741E34">
        <w:rPr>
          <w:rFonts w:ascii="Arial" w:hAnsi="Arial" w:cs="Arial"/>
          <w:sz w:val="24"/>
          <w:szCs w:val="24"/>
        </w:rPr>
        <w:t>6</w:t>
      </w:r>
      <w:r w:rsidR="00F83B51" w:rsidRPr="00D717F0">
        <w:rPr>
          <w:rFonts w:ascii="Arial" w:hAnsi="Arial" w:cs="Arial"/>
          <w:sz w:val="24"/>
          <w:szCs w:val="24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49F8EB7A" w14:textId="77777777" w:rsidTr="00CA5E56">
        <w:tc>
          <w:tcPr>
            <w:tcW w:w="2800" w:type="dxa"/>
          </w:tcPr>
          <w:p w14:paraId="36F6ABA3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302360BC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842E1F0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18E2A5A2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6BCA7179" w14:textId="77777777" w:rsidTr="00CA5E56">
        <w:tc>
          <w:tcPr>
            <w:tcW w:w="2800" w:type="dxa"/>
          </w:tcPr>
          <w:p w14:paraId="6D6E86ED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443B299C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CB814B9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2CFFC8E3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507013F6" w14:textId="77777777" w:rsidR="007524A3" w:rsidRPr="003200A5" w:rsidRDefault="007524A3" w:rsidP="00AE3F9F">
      <w:pPr>
        <w:rPr>
          <w:rFonts w:ascii="Arial" w:eastAsia="Calibri" w:hAnsi="Arial" w:cs="Arial"/>
          <w:b/>
          <w:sz w:val="40"/>
          <w:szCs w:val="4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6F79B2C1" w14:textId="77777777" w:rsidTr="00CA5E56">
        <w:tc>
          <w:tcPr>
            <w:tcW w:w="14034" w:type="dxa"/>
            <w:shd w:val="clear" w:color="auto" w:fill="F2F2F2"/>
          </w:tcPr>
          <w:p w14:paraId="76BA9882" w14:textId="77777777" w:rsidR="00CA5E56" w:rsidRPr="00CA5E56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</w:tc>
      </w:tr>
    </w:tbl>
    <w:p w14:paraId="0D7AB513" w14:textId="77777777" w:rsidR="003200A5" w:rsidRPr="003200A5" w:rsidRDefault="003200A5" w:rsidP="003200A5">
      <w:pPr>
        <w:pStyle w:val="Bezodstpw"/>
        <w:spacing w:line="360" w:lineRule="auto"/>
        <w:rPr>
          <w:rFonts w:ascii="Arial" w:eastAsia="Calibri" w:hAnsi="Arial" w:cs="Arial"/>
          <w:lang w:eastAsia="en-US"/>
        </w:rPr>
      </w:pPr>
    </w:p>
    <w:p w14:paraId="2ACB75F3" w14:textId="2EABBCE7" w:rsidR="00CA5E56" w:rsidRPr="003200A5" w:rsidRDefault="00CA5E56" w:rsidP="003200A5">
      <w:pPr>
        <w:pStyle w:val="Bezodstpw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3200A5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8"/>
        <w:gridCol w:w="11636"/>
      </w:tblGrid>
      <w:tr w:rsidR="00CA5E56" w:rsidRPr="003200A5" w14:paraId="47D8857A" w14:textId="77777777" w:rsidTr="00CA5E56">
        <w:tc>
          <w:tcPr>
            <w:tcW w:w="2268" w:type="dxa"/>
          </w:tcPr>
          <w:p w14:paraId="5A78AB0A" w14:textId="77777777" w:rsidR="00CA5E56" w:rsidRPr="003200A5" w:rsidRDefault="00CA5E56" w:rsidP="003200A5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00A5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62468E93" w14:textId="77777777" w:rsidR="00CA5E56" w:rsidRPr="003200A5" w:rsidRDefault="0062407F" w:rsidP="003200A5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200A5">
              <w:rPr>
                <w:rFonts w:ascii="Arial" w:hAnsi="Arial" w:cs="Arial"/>
                <w:b/>
                <w:sz w:val="24"/>
                <w:szCs w:val="24"/>
              </w:rPr>
              <w:t>Rozbudowa budynku Ochotniczej Straży Pożarnej w Kłóbce</w:t>
            </w:r>
            <w:r w:rsidR="00CA5E56" w:rsidRPr="003200A5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62407F" w:rsidRPr="003200A5" w14:paraId="7D4D8655" w14:textId="77777777" w:rsidTr="008F70C5">
        <w:tc>
          <w:tcPr>
            <w:tcW w:w="2268" w:type="dxa"/>
          </w:tcPr>
          <w:p w14:paraId="58857E9F" w14:textId="77777777" w:rsidR="0062407F" w:rsidRPr="003200A5" w:rsidRDefault="0062407F" w:rsidP="003200A5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00A5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145789C8" w14:textId="77777777" w:rsidR="0062407F" w:rsidRPr="003200A5" w:rsidRDefault="0062407F" w:rsidP="003200A5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200A5">
              <w:rPr>
                <w:rFonts w:ascii="Arial" w:hAnsi="Arial" w:cs="Arial"/>
                <w:b/>
                <w:sz w:val="24"/>
                <w:szCs w:val="24"/>
              </w:rPr>
              <w:t>OSP/1/2026</w:t>
            </w:r>
          </w:p>
        </w:tc>
      </w:tr>
    </w:tbl>
    <w:p w14:paraId="2227726D" w14:textId="34DC6AAF" w:rsidR="0060654D" w:rsidRPr="00B105F9" w:rsidRDefault="00CA5E56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prowadzonego przez </w:t>
      </w:r>
      <w:r w:rsidR="00FE15A9" w:rsidRPr="00490924">
        <w:rPr>
          <w:rFonts w:ascii="Arial" w:hAnsi="Arial" w:cs="Arial"/>
          <w:b/>
          <w:sz w:val="24"/>
          <w:szCs w:val="24"/>
        </w:rPr>
        <w:t>Ochotnicz</w:t>
      </w:r>
      <w:r w:rsidR="00FE15A9">
        <w:rPr>
          <w:rFonts w:ascii="Arial" w:hAnsi="Arial" w:cs="Arial"/>
          <w:b/>
          <w:sz w:val="24"/>
          <w:szCs w:val="24"/>
        </w:rPr>
        <w:t>ą</w:t>
      </w:r>
      <w:r w:rsidR="00FE15A9" w:rsidRPr="00490924">
        <w:rPr>
          <w:rFonts w:ascii="Arial" w:hAnsi="Arial" w:cs="Arial"/>
          <w:b/>
          <w:sz w:val="24"/>
          <w:szCs w:val="24"/>
        </w:rPr>
        <w:t xml:space="preserve"> Straż Pożarn</w:t>
      </w:r>
      <w:r w:rsidR="00FE15A9">
        <w:rPr>
          <w:rFonts w:ascii="Arial" w:hAnsi="Arial" w:cs="Arial"/>
          <w:b/>
          <w:sz w:val="24"/>
          <w:szCs w:val="24"/>
        </w:rPr>
        <w:t>ą</w:t>
      </w:r>
      <w:r w:rsidR="00FE15A9" w:rsidRPr="00490924">
        <w:rPr>
          <w:rFonts w:ascii="Arial" w:hAnsi="Arial" w:cs="Arial"/>
          <w:b/>
          <w:sz w:val="24"/>
          <w:szCs w:val="24"/>
        </w:rPr>
        <w:t xml:space="preserve"> w Kłóbce</w:t>
      </w:r>
      <w:r w:rsidR="00FE15A9" w:rsidRPr="00A612AC">
        <w:rPr>
          <w:rFonts w:ascii="Arial" w:hAnsi="Arial" w:cs="Arial"/>
          <w:bCs/>
          <w:sz w:val="24"/>
          <w:szCs w:val="24"/>
        </w:rPr>
        <w:t xml:space="preserve">, </w:t>
      </w:r>
      <w:r w:rsidR="00FE15A9" w:rsidRPr="00EF1CB1">
        <w:rPr>
          <w:rFonts w:ascii="Arial" w:hAnsi="Arial" w:cs="Arial"/>
          <w:sz w:val="24"/>
          <w:szCs w:val="24"/>
        </w:rPr>
        <w:t>Kłóbka 18A</w:t>
      </w:r>
      <w:r w:rsidR="00FE15A9">
        <w:rPr>
          <w:rFonts w:ascii="Arial" w:hAnsi="Arial" w:cs="Arial"/>
          <w:sz w:val="24"/>
          <w:szCs w:val="24"/>
        </w:rPr>
        <w:t xml:space="preserve">, </w:t>
      </w:r>
      <w:r w:rsidR="00FE15A9" w:rsidRPr="00EF1CB1">
        <w:rPr>
          <w:rFonts w:ascii="Arial" w:hAnsi="Arial" w:cs="Arial"/>
          <w:sz w:val="24"/>
          <w:szCs w:val="24"/>
        </w:rPr>
        <w:t>87-840 Lubień Kujawski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oświadczam</w:t>
      </w:r>
      <w:r>
        <w:rPr>
          <w:rFonts w:ascii="Arial" w:eastAsia="Calibri" w:hAnsi="Arial" w:cs="Arial"/>
          <w:sz w:val="24"/>
          <w:szCs w:val="24"/>
          <w:lang w:eastAsia="en-US"/>
        </w:rPr>
        <w:t>(y)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14:paraId="4CEE5F57" w14:textId="77777777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5E5D89B3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45788A8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3C66D8C6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5096F03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4989F7A5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6485BC51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6FCC63BF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F1B79BF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C1A4278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0674C446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489A5A44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73A4C1C2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7996528D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6E9F757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8C291DC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4B6262D0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1875A0C1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280209D7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12AA31C8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6447457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B2FE74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67C94991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30181C4A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E66787" w14:paraId="1040E975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15D14DF4" w14:textId="77777777" w:rsidR="00E66787" w:rsidRPr="00B105F9" w:rsidRDefault="00E6678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9A84AFB" w14:textId="77777777" w:rsidR="00E66787" w:rsidRPr="00B105F9" w:rsidRDefault="00E6678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685141A5" w14:textId="77777777" w:rsidR="00E66787" w:rsidRPr="00B105F9" w:rsidRDefault="00E6678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10503534" w14:textId="77777777" w:rsidR="00E66787" w:rsidRPr="00B105F9" w:rsidRDefault="00E6678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7015D2B2" w14:textId="77777777" w:rsidR="00E66787" w:rsidRPr="00B105F9" w:rsidRDefault="00E6678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E66787" w14:paraId="06C80FD5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12DC720B" w14:textId="77777777" w:rsidR="00E66787" w:rsidRPr="00B105F9" w:rsidRDefault="00E6678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E0FCBFA" w14:textId="77777777" w:rsidR="00E66787" w:rsidRPr="00B105F9" w:rsidRDefault="00E6678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F110BF4" w14:textId="77777777" w:rsidR="00E66787" w:rsidRPr="00B105F9" w:rsidRDefault="00E6678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3C044E78" w14:textId="77777777" w:rsidR="00E66787" w:rsidRPr="00B105F9" w:rsidRDefault="00E6678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0C4323FB" w14:textId="77777777" w:rsidR="00E66787" w:rsidRPr="00B105F9" w:rsidRDefault="00E6678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E66787" w14:paraId="70252BBF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6A37E895" w14:textId="77777777" w:rsidR="00E66787" w:rsidRPr="00B105F9" w:rsidRDefault="00E6678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DE29609" w14:textId="77777777" w:rsidR="00E66787" w:rsidRPr="00B105F9" w:rsidRDefault="00E6678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78A2C569" w14:textId="77777777" w:rsidR="00E66787" w:rsidRPr="00B105F9" w:rsidRDefault="00E6678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177C4DF3" w14:textId="77777777" w:rsidR="00E66787" w:rsidRPr="00B105F9" w:rsidRDefault="00E6678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16C7200C" w14:textId="77777777" w:rsidR="00E66787" w:rsidRPr="00B105F9" w:rsidRDefault="00E6678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1405777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p w14:paraId="37E14E97" w14:textId="77777777" w:rsidR="00E66787" w:rsidRDefault="00E66787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0FDFFAB4" w14:textId="77777777" w:rsidTr="009160CE">
        <w:tc>
          <w:tcPr>
            <w:tcW w:w="6237" w:type="dxa"/>
          </w:tcPr>
          <w:p w14:paraId="4C6872AE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E046031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68EB0F9D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</w:tcPr>
          <w:p w14:paraId="1CC2F5BF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E5A4F97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69AC3E54" w14:textId="77777777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62407F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1EA18B3B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FE15A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843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5DAE5" w14:textId="77777777" w:rsidR="00A46BEA" w:rsidRDefault="00A46BEA">
      <w:r>
        <w:separator/>
      </w:r>
    </w:p>
  </w:endnote>
  <w:endnote w:type="continuationSeparator" w:id="0">
    <w:p w14:paraId="4AFF5EAA" w14:textId="77777777" w:rsidR="00A46BEA" w:rsidRDefault="00A4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A7ECD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51F540B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A999B" w14:textId="54CFD9A9" w:rsidR="00821C80" w:rsidRPr="00E93E7E" w:rsidRDefault="00E93E7E" w:rsidP="00E93E7E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5</w:t>
    </w:r>
    <w:r>
      <w:rPr>
        <w:b/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59B5B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065A443" w14:textId="77777777" w:rsidR="00821C80" w:rsidRDefault="00821C80">
    <w:pPr>
      <w:pStyle w:val="Stopka"/>
      <w:tabs>
        <w:tab w:val="clear" w:pos="4536"/>
      </w:tabs>
      <w:jc w:val="center"/>
    </w:pPr>
  </w:p>
  <w:p w14:paraId="165B6CA5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B6C92" w14:textId="77777777" w:rsidR="00A46BEA" w:rsidRDefault="00A46BEA">
      <w:r>
        <w:separator/>
      </w:r>
    </w:p>
  </w:footnote>
  <w:footnote w:type="continuationSeparator" w:id="0">
    <w:p w14:paraId="09E70FE0" w14:textId="77777777" w:rsidR="00A46BEA" w:rsidRDefault="00A46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CC81F" w14:textId="458CA123" w:rsidR="00C91F40" w:rsidRDefault="00C91F40" w:rsidP="009160CE">
    <w:pPr>
      <w:tabs>
        <w:tab w:val="center" w:pos="4536"/>
        <w:tab w:val="right" w:pos="9072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0160CA4" wp14:editId="6FF0AB02">
          <wp:simplePos x="0" y="0"/>
          <wp:positionH relativeFrom="margin">
            <wp:align>right</wp:align>
          </wp:positionH>
          <wp:positionV relativeFrom="paragraph">
            <wp:posOffset>-168910</wp:posOffset>
          </wp:positionV>
          <wp:extent cx="7109460" cy="730885"/>
          <wp:effectExtent l="0" t="0" r="0" b="0"/>
          <wp:wrapThrough wrapText="bothSides">
            <wp:wrapPolygon edited="0">
              <wp:start x="0" y="0"/>
              <wp:lineTo x="0" y="20831"/>
              <wp:lineTo x="21531" y="20831"/>
              <wp:lineTo x="21531" y="0"/>
              <wp:lineTo x="0" y="0"/>
            </wp:wrapPolygon>
          </wp:wrapThrough>
          <wp:docPr id="699697021" name="Obraz 69969702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44" r="2088"/>
                  <a:stretch>
                    <a:fillRect/>
                  </a:stretch>
                </pic:blipFill>
                <pic:spPr bwMode="auto">
                  <a:xfrm>
                    <a:off x="0" y="0"/>
                    <a:ext cx="710946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7D1E0F7" w14:textId="7BAA0B9E" w:rsidR="00C91F40" w:rsidRDefault="00C91F40" w:rsidP="009160CE">
    <w:pPr>
      <w:tabs>
        <w:tab w:val="center" w:pos="4536"/>
        <w:tab w:val="right" w:pos="9072"/>
      </w:tabs>
      <w:rPr>
        <w:rFonts w:ascii="Arial" w:hAnsi="Arial" w:cs="Arial"/>
      </w:rPr>
    </w:pPr>
  </w:p>
  <w:p w14:paraId="14C4A2BB" w14:textId="77777777" w:rsidR="00C91F40" w:rsidRDefault="00C91F40" w:rsidP="009160CE">
    <w:pPr>
      <w:tabs>
        <w:tab w:val="center" w:pos="4536"/>
        <w:tab w:val="right" w:pos="9072"/>
      </w:tabs>
      <w:rPr>
        <w:rFonts w:ascii="Arial" w:hAnsi="Arial" w:cs="Arial"/>
      </w:rPr>
    </w:pPr>
  </w:p>
  <w:p w14:paraId="5FE46C14" w14:textId="77777777" w:rsidR="00C91F40" w:rsidRDefault="00C91F40" w:rsidP="009160CE">
    <w:pPr>
      <w:tabs>
        <w:tab w:val="center" w:pos="4536"/>
        <w:tab w:val="right" w:pos="9072"/>
      </w:tabs>
      <w:rPr>
        <w:rFonts w:ascii="Arial" w:hAnsi="Arial" w:cs="Arial"/>
      </w:rPr>
    </w:pPr>
  </w:p>
  <w:p w14:paraId="0663FC49" w14:textId="56A3AB03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62407F">
      <w:rPr>
        <w:rFonts w:ascii="Arial" w:hAnsi="Arial" w:cs="Arial"/>
      </w:rPr>
      <w:t>OSP/1/2026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69166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A05"/>
    <w:rsid w:val="000F6CAE"/>
    <w:rsid w:val="001174D3"/>
    <w:rsid w:val="00121B8A"/>
    <w:rsid w:val="00150D7E"/>
    <w:rsid w:val="00167DCC"/>
    <w:rsid w:val="00173417"/>
    <w:rsid w:val="003200A5"/>
    <w:rsid w:val="004E070D"/>
    <w:rsid w:val="0060654D"/>
    <w:rsid w:val="0062407F"/>
    <w:rsid w:val="00691359"/>
    <w:rsid w:val="007064BA"/>
    <w:rsid w:val="00710014"/>
    <w:rsid w:val="00741E34"/>
    <w:rsid w:val="007524A3"/>
    <w:rsid w:val="00771188"/>
    <w:rsid w:val="00804589"/>
    <w:rsid w:val="00821C80"/>
    <w:rsid w:val="00861259"/>
    <w:rsid w:val="008D283F"/>
    <w:rsid w:val="009052CC"/>
    <w:rsid w:val="009160CE"/>
    <w:rsid w:val="00936CFB"/>
    <w:rsid w:val="00980415"/>
    <w:rsid w:val="009B6A05"/>
    <w:rsid w:val="009C437A"/>
    <w:rsid w:val="00A01ABF"/>
    <w:rsid w:val="00A46BEA"/>
    <w:rsid w:val="00AA594F"/>
    <w:rsid w:val="00AE3F9F"/>
    <w:rsid w:val="00B105F9"/>
    <w:rsid w:val="00B11EA3"/>
    <w:rsid w:val="00B41A5F"/>
    <w:rsid w:val="00B551AF"/>
    <w:rsid w:val="00BF160F"/>
    <w:rsid w:val="00C91F40"/>
    <w:rsid w:val="00C97A27"/>
    <w:rsid w:val="00CA5E56"/>
    <w:rsid w:val="00CF6FC9"/>
    <w:rsid w:val="00D52F5E"/>
    <w:rsid w:val="00D717F0"/>
    <w:rsid w:val="00E2781A"/>
    <w:rsid w:val="00E66787"/>
    <w:rsid w:val="00E819CF"/>
    <w:rsid w:val="00E93E7E"/>
    <w:rsid w:val="00ED69F7"/>
    <w:rsid w:val="00F83B51"/>
    <w:rsid w:val="00FE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5A5F6E"/>
  <w15:chartTrackingRefBased/>
  <w15:docId w15:val="{028BC905-084D-4A8C-9482-1E42AB20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  <w:style w:type="paragraph" w:styleId="Bezodstpw">
    <w:name w:val="No Spacing"/>
    <w:uiPriority w:val="1"/>
    <w:qFormat/>
    <w:rsid w:val="00320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11</TotalTime>
  <Pages>2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Krzysztof Grudziński</dc:creator>
  <cp:keywords/>
  <cp:lastModifiedBy>Krzysztof Grudziński</cp:lastModifiedBy>
  <cp:revision>5</cp:revision>
  <cp:lastPrinted>2000-12-12T17:01:00Z</cp:lastPrinted>
  <dcterms:created xsi:type="dcterms:W3CDTF">2026-02-25T20:10:00Z</dcterms:created>
  <dcterms:modified xsi:type="dcterms:W3CDTF">2026-03-01T08:37:00Z</dcterms:modified>
</cp:coreProperties>
</file>